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31/B/89/26/FD15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21.05.2026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Rohbauarbeiten am ZFR in Enste</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Erstellung Rohbau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